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E5C" w:rsidRPr="00FE7AF7" w:rsidRDefault="00506E5C" w:rsidP="005F6C3C">
      <w:pPr>
        <w:spacing w:line="240" w:lineRule="exac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Утверждено</w:t>
      </w:r>
    </w:p>
    <w:p w:rsidR="00506E5C" w:rsidRPr="00FE7AF7" w:rsidRDefault="00506E5C" w:rsidP="005F6C3C">
      <w:pPr>
        <w:spacing w:line="240" w:lineRule="exact"/>
        <w:ind w:left="5528"/>
        <w:rPr>
          <w:color w:val="000000"/>
        </w:rPr>
      </w:pPr>
      <w:r>
        <w:rPr>
          <w:color w:val="000000"/>
        </w:rPr>
        <w:t>постановлением</w:t>
      </w:r>
      <w:r w:rsidRPr="00FE7AF7">
        <w:rPr>
          <w:color w:val="000000"/>
        </w:rPr>
        <w:t xml:space="preserve"> администрации Ипатовского городского округа Ставропольского края </w:t>
      </w:r>
    </w:p>
    <w:p w:rsidR="00506E5C" w:rsidRPr="00FE7AF7" w:rsidRDefault="00506E5C" w:rsidP="005F6C3C">
      <w:pPr>
        <w:spacing w:line="240" w:lineRule="exact"/>
        <w:ind w:left="5528"/>
      </w:pPr>
      <w:r w:rsidRPr="00FE7AF7">
        <w:t xml:space="preserve">от «__»_______2020 г. № </w:t>
      </w:r>
    </w:p>
    <w:p w:rsidR="00506E5C" w:rsidRPr="00FE7AF7" w:rsidRDefault="00506E5C" w:rsidP="000F085A">
      <w:pPr>
        <w:jc w:val="right"/>
      </w:pPr>
    </w:p>
    <w:p w:rsidR="00506E5C" w:rsidRPr="00FE7AF7" w:rsidRDefault="00506E5C" w:rsidP="00F83F72">
      <w:pPr>
        <w:jc w:val="center"/>
      </w:pPr>
      <w:r w:rsidRPr="00FE7AF7">
        <w:t xml:space="preserve">Состав муниципальной судейской коллегии </w:t>
      </w:r>
      <w:r>
        <w:t>Центра тестирования по выполнению нормативов испытаний (тестов) Всероссийского физкультурно-спортивного комплекса «Готов к труду и обороне» (ГТО) для населения в Ипатовском городском округе  Ставропольского края муниципального казенного учреждения дополнительного образования детско-юношеской спортивной школы Ипатовского района Ставропольского края</w:t>
      </w:r>
      <w:r w:rsidRPr="00FE7AF7">
        <w:t xml:space="preserve"> </w:t>
      </w:r>
    </w:p>
    <w:p w:rsidR="00506E5C" w:rsidRPr="00FE7AF7" w:rsidRDefault="00506E5C" w:rsidP="00F83F72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2916"/>
        <w:gridCol w:w="6237"/>
      </w:tblGrid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 w:rsidP="007134BB">
            <w:r w:rsidRPr="00FE7AF7">
              <w:t>Василенко Николай Алексеевич</w:t>
            </w:r>
          </w:p>
        </w:tc>
        <w:tc>
          <w:tcPr>
            <w:tcW w:w="6237" w:type="dxa"/>
          </w:tcPr>
          <w:p w:rsidR="00506E5C" w:rsidRPr="00FE7AF7" w:rsidRDefault="00506E5C" w:rsidP="007134BB">
            <w:r>
              <w:t>з</w:t>
            </w:r>
            <w:r w:rsidRPr="00FE7AF7">
              <w:t>аместитель директора муниципального казенного учреждения дополнительного образования детско-юношеской спортивной школы  Ипатовского района Ставропольского края</w:t>
            </w:r>
          </w:p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Default="00506E5C">
            <w:r w:rsidRPr="00FE7AF7">
              <w:t>Герасименко Алексей Анатольевич</w:t>
            </w:r>
          </w:p>
          <w:p w:rsidR="00506E5C" w:rsidRPr="00FE7AF7" w:rsidRDefault="00506E5C"/>
        </w:tc>
        <w:tc>
          <w:tcPr>
            <w:tcW w:w="6237" w:type="dxa"/>
          </w:tcPr>
          <w:p w:rsidR="00506E5C" w:rsidRDefault="00506E5C">
            <w:r w:rsidRPr="00FE7AF7">
              <w:t xml:space="preserve">учитель физической культуры муниципального бюджетного общеобразовательного учреждения средней общеобразовательной школы № </w:t>
            </w:r>
            <w:smartTag w:uri="urn:schemas-microsoft-com:office:smarttags" w:element="metricconverter">
              <w:smartTagPr>
                <w:attr w:name="ProductID" w:val="6 г"/>
              </w:smartTagPr>
              <w:r w:rsidRPr="00FE7AF7">
                <w:t>6 г</w:t>
              </w:r>
            </w:smartTag>
            <w:r w:rsidRPr="00FE7AF7">
              <w:t>. Ипатово Ипатовского района Ставропольского края</w:t>
            </w:r>
          </w:p>
          <w:p w:rsidR="00506E5C" w:rsidRPr="00FE7AF7" w:rsidRDefault="00506E5C"/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>
            <w:r w:rsidRPr="00FE7AF7">
              <w:t>Долматов Федор Иванович</w:t>
            </w:r>
          </w:p>
        </w:tc>
        <w:tc>
          <w:tcPr>
            <w:tcW w:w="6237" w:type="dxa"/>
          </w:tcPr>
          <w:p w:rsidR="00506E5C" w:rsidRPr="00FE7AF7" w:rsidRDefault="00506E5C">
            <w:r w:rsidRPr="00FE7AF7">
              <w:t>тренер-преподаватель муниципального казенного учреждения дополнительного образования детско-юношеской спортивной школы Ипатовского района Ставропольского края</w:t>
            </w:r>
          </w:p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 w:rsidP="003E3240">
            <w:r w:rsidRPr="00FE7AF7">
              <w:t>Кириченко Инна Васильевна</w:t>
            </w:r>
          </w:p>
        </w:tc>
        <w:tc>
          <w:tcPr>
            <w:tcW w:w="6237" w:type="dxa"/>
          </w:tcPr>
          <w:p w:rsidR="00506E5C" w:rsidRPr="00FE7AF7" w:rsidRDefault="00506E5C" w:rsidP="003E3240">
            <w:r>
              <w:t>методист муниципального казенного учреждения дополнительного образования детско-юношеской спортивной школы Ипатовского района Ставропольского края</w:t>
            </w:r>
          </w:p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 w:rsidP="00DB6BEE">
            <w:r>
              <w:t>Козуб Елена Михайловна</w:t>
            </w:r>
          </w:p>
        </w:tc>
        <w:tc>
          <w:tcPr>
            <w:tcW w:w="6237" w:type="dxa"/>
          </w:tcPr>
          <w:p w:rsidR="00506E5C" w:rsidRPr="00FE7AF7" w:rsidRDefault="00506E5C" w:rsidP="00916795">
            <w:r>
              <w:t xml:space="preserve">учитель физической культуры муниципального бюджетного общеобразовательного учреждения средней общеобразовательной школы № </w:t>
            </w:r>
            <w:smartTag w:uri="urn:schemas-microsoft-com:office:smarttags" w:element="metricconverter">
              <w:smartTagPr>
                <w:attr w:name="ProductID" w:val="1 г"/>
              </w:smartTagPr>
              <w:r>
                <w:t>1 г</w:t>
              </w:r>
            </w:smartTag>
            <w:r>
              <w:t>. Ипатово Ипатовского района Ставропольского края</w:t>
            </w:r>
          </w:p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>
            <w:r>
              <w:t>Колесников Андрей Егорович</w:t>
            </w:r>
          </w:p>
        </w:tc>
        <w:tc>
          <w:tcPr>
            <w:tcW w:w="6237" w:type="dxa"/>
          </w:tcPr>
          <w:p w:rsidR="00506E5C" w:rsidRPr="00FE7AF7" w:rsidRDefault="00506E5C">
            <w:r>
              <w:t>директор  муниципального казенного учреждения дополнительного образования детско-юношеской спортивной школы Ипатовского района Ставропольского края</w:t>
            </w:r>
          </w:p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 w:rsidP="00B922EF">
            <w:r>
              <w:t>Малеева Инна Васильевна</w:t>
            </w:r>
          </w:p>
        </w:tc>
        <w:tc>
          <w:tcPr>
            <w:tcW w:w="6237" w:type="dxa"/>
          </w:tcPr>
          <w:p w:rsidR="00506E5C" w:rsidRPr="00FE7AF7" w:rsidRDefault="00506E5C" w:rsidP="00B922EF">
            <w:r>
              <w:t>заместитель директора муниципального казенного учреждения дополнительного образования детско-юношеской спортивной школы Ипатовского района Ставропольского края</w:t>
            </w:r>
          </w:p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 w:rsidP="00F21460">
            <w:r w:rsidRPr="00FE7AF7">
              <w:t>Плотников Владимир Михайлович</w:t>
            </w:r>
          </w:p>
        </w:tc>
        <w:tc>
          <w:tcPr>
            <w:tcW w:w="6237" w:type="dxa"/>
          </w:tcPr>
          <w:p w:rsidR="00506E5C" w:rsidRPr="00FE7AF7" w:rsidRDefault="00506E5C" w:rsidP="00F21460">
            <w:r w:rsidRPr="00FE7AF7">
              <w:t xml:space="preserve">учитель физической культуры муниципального бюджетного общеобразовательного учреждения средней общеобразовательной школы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FE7AF7">
                <w:t>1 г</w:t>
              </w:r>
            </w:smartTag>
            <w:r w:rsidRPr="00FE7AF7">
              <w:t>. Ипатово Ипатовского района Ставропольского края</w:t>
            </w:r>
          </w:p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 w:rsidP="002E70E4">
            <w:r w:rsidRPr="00FE7AF7">
              <w:t>Плотников Геннадий Николаевич</w:t>
            </w:r>
          </w:p>
        </w:tc>
        <w:tc>
          <w:tcPr>
            <w:tcW w:w="6237" w:type="dxa"/>
          </w:tcPr>
          <w:p w:rsidR="00506E5C" w:rsidRPr="00FE7AF7" w:rsidRDefault="00506E5C" w:rsidP="002E70E4">
            <w:r w:rsidRPr="00FE7AF7">
              <w:t>учитель физической культуры муниципального бюджетного общеобразовательного учреждения средней общеобразовательной школы № 22 с углубленным изучением отдельных предметов г. Ипатово Ипатовского района Ставропольского края</w:t>
            </w:r>
          </w:p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>
            <w:r>
              <w:t>Рогоза Людмила Ивановна</w:t>
            </w:r>
          </w:p>
        </w:tc>
        <w:tc>
          <w:tcPr>
            <w:tcW w:w="6237" w:type="dxa"/>
          </w:tcPr>
          <w:p w:rsidR="00506E5C" w:rsidRPr="00FE7AF7" w:rsidRDefault="00506E5C">
            <w:r>
              <w:t>тренер-преподаватель муниципального казенного учреждения дополнительного образования  детско-юношеской спортивной школы  Ипатовского района Ставропольского края</w:t>
            </w:r>
          </w:p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>
            <w:r>
              <w:t>Сигида Наталия Николаевна</w:t>
            </w:r>
          </w:p>
        </w:tc>
        <w:tc>
          <w:tcPr>
            <w:tcW w:w="6237" w:type="dxa"/>
          </w:tcPr>
          <w:p w:rsidR="00506E5C" w:rsidRPr="00FE7AF7" w:rsidRDefault="00506E5C">
            <w:r>
              <w:t>методист муниципального казенного учреждения дополнительного образования детско-юношеской спортивной школы Ипатовского района Ставропольского края</w:t>
            </w:r>
          </w:p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>
            <w:r w:rsidRPr="00FE7AF7">
              <w:t>Сподина Анастасия Валерьевна</w:t>
            </w:r>
          </w:p>
        </w:tc>
        <w:tc>
          <w:tcPr>
            <w:tcW w:w="6237" w:type="dxa"/>
          </w:tcPr>
          <w:p w:rsidR="00506E5C" w:rsidRPr="00FE7AF7" w:rsidRDefault="00506E5C" w:rsidP="00080FE6">
            <w:r w:rsidRPr="00FE7AF7">
              <w:t>учитель физической культуры муниципального бюджетного общеобразовательного учреждения средней общеобразовательной школы № 22 с углубленным изучением отдельных предметов г. Ипатово Ипатовского района Ставропольского края</w:t>
            </w:r>
          </w:p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 w:rsidP="00B7494E">
            <w:r>
              <w:t>Шевелев Владимир Васильевич</w:t>
            </w:r>
          </w:p>
        </w:tc>
        <w:tc>
          <w:tcPr>
            <w:tcW w:w="6237" w:type="dxa"/>
          </w:tcPr>
          <w:p w:rsidR="00506E5C" w:rsidRDefault="00506E5C" w:rsidP="00B7494E">
            <w:r>
              <w:t>тренер-преподаватель муниципального казенного учреждения дополнительного образования детско-юношеской спортивной школы Ипатовского района Ставропольского края</w:t>
            </w:r>
          </w:p>
          <w:p w:rsidR="00506E5C" w:rsidRPr="00FE7AF7" w:rsidRDefault="00506E5C" w:rsidP="00B7494E"/>
        </w:tc>
      </w:tr>
      <w:tr w:rsidR="00506E5C" w:rsidRPr="00FE7AF7" w:rsidTr="000E7D62">
        <w:tc>
          <w:tcPr>
            <w:tcW w:w="594" w:type="dxa"/>
          </w:tcPr>
          <w:p w:rsidR="00506E5C" w:rsidRPr="00FE7AF7" w:rsidRDefault="00506E5C" w:rsidP="008E69E6">
            <w:pPr>
              <w:numPr>
                <w:ilvl w:val="0"/>
                <w:numId w:val="1"/>
              </w:numPr>
              <w:tabs>
                <w:tab w:val="left" w:pos="34"/>
              </w:tabs>
              <w:contextualSpacing/>
              <w:jc w:val="center"/>
            </w:pPr>
          </w:p>
        </w:tc>
        <w:tc>
          <w:tcPr>
            <w:tcW w:w="2916" w:type="dxa"/>
          </w:tcPr>
          <w:p w:rsidR="00506E5C" w:rsidRPr="00FE7AF7" w:rsidRDefault="00506E5C" w:rsidP="00387A36">
            <w:r>
              <w:t>Шило Иван Андреевич</w:t>
            </w:r>
          </w:p>
        </w:tc>
        <w:tc>
          <w:tcPr>
            <w:tcW w:w="6237" w:type="dxa"/>
          </w:tcPr>
          <w:p w:rsidR="00506E5C" w:rsidRPr="00FE7AF7" w:rsidRDefault="00506E5C" w:rsidP="00387A36">
            <w:r>
              <w:t>тренер-преподаватель муниципального казенного учреждения дополнительного образования детско-юношеской спортивной школы Ипатовского района Ставропольского края</w:t>
            </w:r>
          </w:p>
        </w:tc>
      </w:tr>
    </w:tbl>
    <w:p w:rsidR="00506E5C" w:rsidRPr="00FE7AF7" w:rsidRDefault="00506E5C"/>
    <w:sectPr w:rsidR="00506E5C" w:rsidRPr="00FE7AF7" w:rsidSect="00FE7A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B3C3C"/>
    <w:multiLevelType w:val="hybridMultilevel"/>
    <w:tmpl w:val="21A8ADD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F72"/>
    <w:rsid w:val="00080FE6"/>
    <w:rsid w:val="000E7D62"/>
    <w:rsid w:val="000F085A"/>
    <w:rsid w:val="002010DD"/>
    <w:rsid w:val="002E70E4"/>
    <w:rsid w:val="00387A36"/>
    <w:rsid w:val="003E3240"/>
    <w:rsid w:val="004F014C"/>
    <w:rsid w:val="00506E5C"/>
    <w:rsid w:val="005F6C3C"/>
    <w:rsid w:val="006D42DF"/>
    <w:rsid w:val="00710B54"/>
    <w:rsid w:val="007134BB"/>
    <w:rsid w:val="007E32AC"/>
    <w:rsid w:val="008B3C94"/>
    <w:rsid w:val="008E69E6"/>
    <w:rsid w:val="008F40BF"/>
    <w:rsid w:val="00916795"/>
    <w:rsid w:val="00B55F09"/>
    <w:rsid w:val="00B7494E"/>
    <w:rsid w:val="00B922EF"/>
    <w:rsid w:val="00BC1CA5"/>
    <w:rsid w:val="00DB6BEE"/>
    <w:rsid w:val="00DF1968"/>
    <w:rsid w:val="00F21460"/>
    <w:rsid w:val="00F619B2"/>
    <w:rsid w:val="00F83F72"/>
    <w:rsid w:val="00FE7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F7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74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2</Pages>
  <Words>503</Words>
  <Characters>2869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пк</cp:lastModifiedBy>
  <cp:revision>5</cp:revision>
  <cp:lastPrinted>2020-09-17T06:44:00Z</cp:lastPrinted>
  <dcterms:created xsi:type="dcterms:W3CDTF">2020-09-09T13:33:00Z</dcterms:created>
  <dcterms:modified xsi:type="dcterms:W3CDTF">2020-09-19T17:57:00Z</dcterms:modified>
</cp:coreProperties>
</file>